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8D8D8" w14:textId="77777777" w:rsidR="00AA776E" w:rsidRDefault="00AA776E" w:rsidP="00AA77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Gilbert LEIGH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fl.1473)</w:t>
      </w:r>
    </w:p>
    <w:p w14:paraId="2F73AFB6" w14:textId="77777777" w:rsidR="00AA776E" w:rsidRDefault="00AA776E" w:rsidP="00AA776E">
      <w:pPr>
        <w:pStyle w:val="NoSpacing"/>
        <w:rPr>
          <w:rFonts w:cs="Times New Roman"/>
          <w:szCs w:val="24"/>
        </w:rPr>
      </w:pPr>
    </w:p>
    <w:p w14:paraId="04289969" w14:textId="77777777" w:rsidR="00AA776E" w:rsidRDefault="00AA776E" w:rsidP="00AA776E">
      <w:pPr>
        <w:pStyle w:val="NoSpacing"/>
        <w:rPr>
          <w:rFonts w:cs="Times New Roman"/>
          <w:szCs w:val="24"/>
        </w:rPr>
      </w:pPr>
    </w:p>
    <w:p w14:paraId="2491FEC7" w14:textId="77777777" w:rsidR="00AA776E" w:rsidRDefault="00AA776E" w:rsidP="00AA77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1473</w:t>
      </w:r>
      <w:r>
        <w:rPr>
          <w:rFonts w:cs="Times New Roman"/>
          <w:szCs w:val="24"/>
        </w:rPr>
        <w:tab/>
        <w:t xml:space="preserve">He and Christopher Horbury(q.v.) made a plaint of debt against </w:t>
      </w:r>
      <w:proofErr w:type="gramStart"/>
      <w:r>
        <w:rPr>
          <w:rFonts w:cs="Times New Roman"/>
          <w:szCs w:val="24"/>
        </w:rPr>
        <w:t>Robert</w:t>
      </w:r>
      <w:proofErr w:type="gramEnd"/>
      <w:r>
        <w:rPr>
          <w:rFonts w:cs="Times New Roman"/>
          <w:szCs w:val="24"/>
        </w:rPr>
        <w:t xml:space="preserve"> </w:t>
      </w:r>
    </w:p>
    <w:p w14:paraId="0FE7E386" w14:textId="77777777" w:rsidR="00AA776E" w:rsidRDefault="00AA776E" w:rsidP="00AA77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Feldyn</w:t>
      </w:r>
      <w:proofErr w:type="spellEnd"/>
      <w:r>
        <w:rPr>
          <w:rFonts w:cs="Times New Roman"/>
          <w:szCs w:val="24"/>
        </w:rPr>
        <w:t xml:space="preserve"> of Clitheroe, Lancashire(q.v.) and five others.</w:t>
      </w:r>
    </w:p>
    <w:p w14:paraId="4E104D3E" w14:textId="77777777" w:rsidR="00AA776E" w:rsidRDefault="00AA776E" w:rsidP="00AA77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84EE7">
          <w:rPr>
            <w:rStyle w:val="Hyperlink"/>
            <w:rFonts w:cs="Times New Roman"/>
            <w:szCs w:val="24"/>
          </w:rPr>
          <w:t>https://waalt.uh.edu/index.php/IDXCP40no847</w:t>
        </w:r>
      </w:hyperlink>
      <w:r>
        <w:rPr>
          <w:rFonts w:cs="Times New Roman"/>
          <w:szCs w:val="24"/>
        </w:rPr>
        <w:t xml:space="preserve"> )</w:t>
      </w:r>
    </w:p>
    <w:p w14:paraId="62701AE3" w14:textId="77777777" w:rsidR="00AA776E" w:rsidRDefault="00AA776E" w:rsidP="00AA776E">
      <w:pPr>
        <w:pStyle w:val="NoSpacing"/>
        <w:rPr>
          <w:rFonts w:cs="Times New Roman"/>
          <w:szCs w:val="24"/>
        </w:rPr>
      </w:pPr>
    </w:p>
    <w:p w14:paraId="01C46EBB" w14:textId="77777777" w:rsidR="00AA776E" w:rsidRDefault="00AA776E" w:rsidP="00AA776E">
      <w:pPr>
        <w:pStyle w:val="NoSpacing"/>
        <w:rPr>
          <w:rFonts w:cs="Times New Roman"/>
          <w:szCs w:val="24"/>
        </w:rPr>
      </w:pPr>
    </w:p>
    <w:p w14:paraId="67D89D80" w14:textId="77777777" w:rsidR="00AA776E" w:rsidRDefault="00AA776E" w:rsidP="00AA77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April 2023</w:t>
      </w:r>
    </w:p>
    <w:p w14:paraId="153F6EE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FE420" w14:textId="77777777" w:rsidR="00AA776E" w:rsidRDefault="00AA776E" w:rsidP="009139A6">
      <w:r>
        <w:separator/>
      </w:r>
    </w:p>
  </w:endnote>
  <w:endnote w:type="continuationSeparator" w:id="0">
    <w:p w14:paraId="3C5A7BA9" w14:textId="77777777" w:rsidR="00AA776E" w:rsidRDefault="00AA77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71CF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6FE8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2967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DD641" w14:textId="77777777" w:rsidR="00AA776E" w:rsidRDefault="00AA776E" w:rsidP="009139A6">
      <w:r>
        <w:separator/>
      </w:r>
    </w:p>
  </w:footnote>
  <w:footnote w:type="continuationSeparator" w:id="0">
    <w:p w14:paraId="7F469545" w14:textId="77777777" w:rsidR="00AA776E" w:rsidRDefault="00AA77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0FED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438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8A8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76E"/>
    <w:rsid w:val="000666E0"/>
    <w:rsid w:val="002510B7"/>
    <w:rsid w:val="005C130B"/>
    <w:rsid w:val="00826F5C"/>
    <w:rsid w:val="009139A6"/>
    <w:rsid w:val="009448BB"/>
    <w:rsid w:val="00947624"/>
    <w:rsid w:val="00A3176C"/>
    <w:rsid w:val="00AA776E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D81D6"/>
  <w15:chartTrackingRefBased/>
  <w15:docId w15:val="{4958C8D4-4A59-4631-9484-EA71F299C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A77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84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2023-04-27T08:10:00Z</dcterms:created>
  <dcterms:modified xsi:type="dcterms:W3CDTF">2023-04-27T08:10:00Z</dcterms:modified>
</cp:coreProperties>
</file>